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940F" w14:textId="7DF2C315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 by 1505)</w:t>
      </w:r>
    </w:p>
    <w:p w14:paraId="6532E97F" w14:textId="6D34AA7D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D7932" w14:textId="209F2957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1AE99" w14:textId="3902A3C4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Son:  Francis.    </w:t>
      </w:r>
      <w:r>
        <w:rPr>
          <w:rFonts w:ascii="Times New Roman" w:hAnsi="Times New Roman" w:cs="Times New Roman"/>
          <w:sz w:val="24"/>
          <w:szCs w:val="24"/>
        </w:rPr>
        <w:t>(V.C.H. Shropshire vol.10 pp.300-320)</w:t>
      </w:r>
    </w:p>
    <w:p w14:paraId="35516255" w14:textId="0E363657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F6AD1" w14:textId="4041AB25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4F6E67" w14:textId="0C877516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had an estate at </w:t>
      </w:r>
      <w:proofErr w:type="spellStart"/>
      <w:r>
        <w:rPr>
          <w:rFonts w:ascii="Times New Roman" w:hAnsi="Times New Roman" w:cs="Times New Roman"/>
          <w:sz w:val="24"/>
          <w:szCs w:val="24"/>
        </w:rPr>
        <w:t>Ruthall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   (ibid.)</w:t>
      </w:r>
    </w:p>
    <w:p w14:paraId="43A38EB4" w14:textId="74A674B1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79A52" w14:textId="5A48048B" w:rsid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330A6" w14:textId="12F68620" w:rsidR="00FE5B43" w:rsidRPr="00FE5B43" w:rsidRDefault="00FE5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3567D390" w14:textId="6B2BFEAC" w:rsidR="0071204E" w:rsidRDefault="007120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5F1A4" w14:textId="57A3DC72" w:rsidR="0071204E" w:rsidRDefault="0071204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CE046" w14:textId="77777777" w:rsidR="0071204E" w:rsidRPr="0071204E" w:rsidRDefault="0071204E" w:rsidP="009139A6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71204E" w:rsidRPr="007120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E724F" w14:textId="77777777" w:rsidR="00563870" w:rsidRDefault="00563870" w:rsidP="009139A6">
      <w:r>
        <w:separator/>
      </w:r>
    </w:p>
  </w:endnote>
  <w:endnote w:type="continuationSeparator" w:id="0">
    <w:p w14:paraId="38D28E42" w14:textId="77777777" w:rsidR="00563870" w:rsidRDefault="005638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39E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38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9B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772CF" w14:textId="77777777" w:rsidR="00563870" w:rsidRDefault="00563870" w:rsidP="009139A6">
      <w:r>
        <w:separator/>
      </w:r>
    </w:p>
  </w:footnote>
  <w:footnote w:type="continuationSeparator" w:id="0">
    <w:p w14:paraId="1F6EDA72" w14:textId="77777777" w:rsidR="00563870" w:rsidRDefault="005638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A3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06A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43D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870"/>
    <w:rsid w:val="000666E0"/>
    <w:rsid w:val="001E49C2"/>
    <w:rsid w:val="002510B7"/>
    <w:rsid w:val="004C7914"/>
    <w:rsid w:val="00563870"/>
    <w:rsid w:val="005C130B"/>
    <w:rsid w:val="0071199D"/>
    <w:rsid w:val="0071204E"/>
    <w:rsid w:val="00826F5C"/>
    <w:rsid w:val="008B6823"/>
    <w:rsid w:val="009139A6"/>
    <w:rsid w:val="00944474"/>
    <w:rsid w:val="009448BB"/>
    <w:rsid w:val="009A079F"/>
    <w:rsid w:val="00A3176C"/>
    <w:rsid w:val="00AD361D"/>
    <w:rsid w:val="00AE65F8"/>
    <w:rsid w:val="00BA00AB"/>
    <w:rsid w:val="00CB4ED9"/>
    <w:rsid w:val="00EB3209"/>
    <w:rsid w:val="00F5287F"/>
    <w:rsid w:val="00FE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4848C"/>
  <w15:chartTrackingRefBased/>
  <w15:docId w15:val="{6AE7745E-B33B-46D2-9D29-43C4B26E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2022-03-18T17:52:00Z</dcterms:created>
  <dcterms:modified xsi:type="dcterms:W3CDTF">2022-03-18T19:40:00Z</dcterms:modified>
</cp:coreProperties>
</file>